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96386" w14:textId="77777777" w:rsidR="00E37948" w:rsidRDefault="00E37948" w:rsidP="0040376D">
      <w:pPr>
        <w:rPr>
          <w:rFonts w:cs="Arial"/>
        </w:rPr>
      </w:pPr>
    </w:p>
    <w:p w14:paraId="0F8DCD38" w14:textId="75BDCC74" w:rsidR="0040376D" w:rsidRDefault="0040376D" w:rsidP="0040376D">
      <w:pPr>
        <w:rPr>
          <w:rFonts w:cs="Arial"/>
        </w:rPr>
      </w:pPr>
      <w:r w:rsidRPr="2D9F05F1">
        <w:rPr>
          <w:rFonts w:cs="Arial"/>
        </w:rPr>
        <w:t>Številka:</w:t>
      </w:r>
      <w:r w:rsidR="2CE10017" w:rsidRPr="2D9F05F1">
        <w:rPr>
          <w:rFonts w:cs="Arial"/>
        </w:rPr>
        <w:t xml:space="preserve"> </w:t>
      </w:r>
      <w:r w:rsidR="00D5621E">
        <w:rPr>
          <w:rFonts w:cs="Arial"/>
        </w:rPr>
        <w:t>28</w:t>
      </w:r>
      <w:r w:rsidR="7931EB79" w:rsidRPr="2D9F05F1">
        <w:rPr>
          <w:rFonts w:cs="Arial"/>
        </w:rPr>
        <w:t>.</w:t>
      </w:r>
      <w:r w:rsidR="2CE10017" w:rsidRPr="2D9F05F1">
        <w:rPr>
          <w:rFonts w:cs="Arial"/>
        </w:rPr>
        <w:t>2024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E37948" w:rsidRDefault="0020167F" w:rsidP="00B17E39">
            <w:pPr>
              <w:jc w:val="center"/>
              <w:rPr>
                <w:sz w:val="16"/>
                <w:szCs w:val="16"/>
              </w:rPr>
            </w:pPr>
            <w:r w:rsidRPr="00E37948">
              <w:rPr>
                <w:i/>
                <w:color w:val="A6A6A6" w:themeColor="background1" w:themeShade="A6"/>
                <w:sz w:val="16"/>
                <w:szCs w:val="16"/>
              </w:rPr>
              <w:t>/ki ga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E37948" w:rsidRDefault="0020167F" w:rsidP="00B17E39">
            <w:pPr>
              <w:jc w:val="center"/>
              <w:rPr>
                <w:sz w:val="16"/>
                <w:szCs w:val="16"/>
              </w:rPr>
            </w:pPr>
            <w:r w:rsidRPr="00E37948">
              <w:rPr>
                <w:i/>
                <w:color w:val="A6A6A6" w:themeColor="background1" w:themeShade="A6"/>
                <w:sz w:val="16"/>
                <w:szCs w:val="16"/>
              </w:rPr>
              <w:t>(DA/NE, v primeru, da ponudnik nastopa sam, tega dela ni potrebno izpolnjevati)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E37948" w:rsidRDefault="0020167F" w:rsidP="00B17E39">
            <w:pPr>
              <w:jc w:val="center"/>
              <w:rPr>
                <w:sz w:val="16"/>
                <w:szCs w:val="16"/>
              </w:rPr>
            </w:pPr>
            <w:r w:rsidRPr="00E37948">
              <w:rPr>
                <w:i/>
                <w:color w:val="A6A6A6" w:themeColor="background1" w:themeShade="A6"/>
                <w:sz w:val="16"/>
                <w:szCs w:val="16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20167F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71685A5A" w14:textId="217D6CE9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394BB604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</w:t>
      </w:r>
    </w:p>
    <w:p w14:paraId="45059166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3C4C9A83" w:rsidR="00ED5254" w:rsidRPr="0040376D" w:rsidRDefault="00E146B4" w:rsidP="003B10DB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5BCD5" w14:textId="77777777" w:rsidR="006F0AF1" w:rsidRDefault="006F0AF1">
      <w:r>
        <w:separator/>
      </w:r>
    </w:p>
  </w:endnote>
  <w:endnote w:type="continuationSeparator" w:id="0">
    <w:p w14:paraId="00B124E3" w14:textId="77777777" w:rsidR="006F0AF1" w:rsidRDefault="006F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6637643"/>
      <w:docPartObj>
        <w:docPartGallery w:val="Page Numbers (Bottom of Page)"/>
        <w:docPartUnique/>
      </w:docPartObj>
    </w:sdtPr>
    <w:sdtEndPr/>
    <w:sdtContent>
      <w:p w14:paraId="31E63E89" w14:textId="544B9375" w:rsidR="00E37948" w:rsidRDefault="00E3794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16A81C" w14:textId="44DE6FF2" w:rsidR="00370866" w:rsidRPr="00FC6CF0" w:rsidRDefault="00E20C62" w:rsidP="00E20C62">
    <w:pPr>
      <w:pStyle w:val="Noga"/>
      <w:jc w:val="right"/>
      <w:rPr>
        <w:rFonts w:cs="Arial"/>
        <w:sz w:val="2"/>
        <w:szCs w:val="2"/>
      </w:rPr>
    </w:pPr>
    <w:r>
      <w:rPr>
        <w:noProof/>
      </w:rPr>
      <w:drawing>
        <wp:inline distT="0" distB="0" distL="0" distR="0" wp14:anchorId="247968D0" wp14:editId="60B6BB7E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A9EC" w14:textId="77777777" w:rsidR="006F0AF1" w:rsidRDefault="006F0AF1">
      <w:r>
        <w:separator/>
      </w:r>
    </w:p>
  </w:footnote>
  <w:footnote w:type="continuationSeparator" w:id="0">
    <w:p w14:paraId="0569EE01" w14:textId="77777777" w:rsidR="006F0AF1" w:rsidRDefault="006F0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E37948" w:rsidRPr="00A1445A" w14:paraId="10C2AC40" w14:textId="77777777" w:rsidTr="00E37948">
      <w:tc>
        <w:tcPr>
          <w:tcW w:w="14245" w:type="dxa"/>
          <w:gridSpan w:val="3"/>
          <w:shd w:val="clear" w:color="auto" w:fill="auto"/>
          <w:vAlign w:val="center"/>
        </w:tcPr>
        <w:p w14:paraId="50DEC37B" w14:textId="77777777" w:rsidR="00E37948" w:rsidRDefault="00E37948" w:rsidP="00E37948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  <w:p w14:paraId="1516AFFA" w14:textId="54C5069E" w:rsidR="00E37948" w:rsidRDefault="00792DC1" w:rsidP="00792DC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59BAF9F" wp14:editId="60AD2088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D4B8CF" w14:textId="4D461815" w:rsidR="00E37948" w:rsidRPr="00A1445A" w:rsidRDefault="00E37948" w:rsidP="00E37948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E37948">
      <w:tc>
        <w:tcPr>
          <w:tcW w:w="4039" w:type="dxa"/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8918849">
    <w:abstractNumId w:val="4"/>
  </w:num>
  <w:num w:numId="2" w16cid:durableId="1034311039">
    <w:abstractNumId w:val="6"/>
  </w:num>
  <w:num w:numId="3" w16cid:durableId="413433045">
    <w:abstractNumId w:val="3"/>
  </w:num>
  <w:num w:numId="4" w16cid:durableId="1435248983">
    <w:abstractNumId w:val="1"/>
  </w:num>
  <w:num w:numId="5" w16cid:durableId="2062053664">
    <w:abstractNumId w:val="5"/>
  </w:num>
  <w:num w:numId="6" w16cid:durableId="1174998483">
    <w:abstractNumId w:val="0"/>
  </w:num>
  <w:num w:numId="7" w16cid:durableId="1086076088">
    <w:abstractNumId w:val="9"/>
  </w:num>
  <w:num w:numId="8" w16cid:durableId="2121677426">
    <w:abstractNumId w:val="7"/>
  </w:num>
  <w:num w:numId="9" w16cid:durableId="101460650">
    <w:abstractNumId w:val="2"/>
  </w:num>
  <w:num w:numId="10" w16cid:durableId="14175600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167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07BA8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53B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0AF1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2DC1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621E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46B4"/>
    <w:rsid w:val="00E20C62"/>
    <w:rsid w:val="00E3300C"/>
    <w:rsid w:val="00E37948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E3794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1AD56119-6509-405C-B304-DCC5DC66A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4870C-428B-48AB-B750-A42A6BB2A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217</Words>
  <Characters>1485</Characters>
  <Application>Microsoft Office Word</Application>
  <DocSecurity>0</DocSecurity>
  <Lines>12</Lines>
  <Paragraphs>3</Paragraphs>
  <ScaleCrop>false</ScaleCrop>
  <Company>ZRSBR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66</cp:revision>
  <cp:lastPrinted>2016-06-20T06:28:00Z</cp:lastPrinted>
  <dcterms:created xsi:type="dcterms:W3CDTF">2016-05-31T11:25:00Z</dcterms:created>
  <dcterms:modified xsi:type="dcterms:W3CDTF">2024-03-22T09:45:00Z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